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8E128B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8E128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8E128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8E128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8E128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8E128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8E128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8E128B">
        <w:rPr>
          <w:b w:val="0"/>
        </w:rPr>
        <w:t xml:space="preserve"> 51/2307-21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8E128B" w:rsidP="00232C8F">
            <w:r>
              <w:t>Преподаватель (основ философии)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8E128B" w:rsidP="00232C8F">
            <w:r>
              <w:t>25812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8E128B" w:rsidRPr="008E128B">
        <w:rPr>
          <w:rStyle w:val="aa"/>
        </w:rPr>
        <w:t xml:space="preserve"> Педагогический персонал (осуществляющий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8E128B" w:rsidRPr="008E128B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8E128B" w:rsidRPr="008E128B">
        <w:rPr>
          <w:u w:val="single"/>
        </w:rPr>
        <w:t xml:space="preserve">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8E128B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8E128B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8E128B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8E128B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8E128B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8E128B" w:rsidP="00BA30DE">
            <w:pPr>
              <w:jc w:val="center"/>
            </w:pPr>
            <w:r>
              <w:t>197-360-602 97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8E128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E128B" w:rsidRDefault="008E128B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E128B" w:rsidRPr="00D15B1E" w:rsidRDefault="008E128B" w:rsidP="00AD14A4">
            <w:pPr>
              <w:rPr>
                <w:rStyle w:val="a7"/>
              </w:rPr>
            </w:pPr>
          </w:p>
        </w:tc>
      </w:tr>
      <w:tr w:rsidR="008E128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E128B" w:rsidRDefault="008E128B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E128B" w:rsidRPr="00D15B1E" w:rsidRDefault="008E128B" w:rsidP="00AD14A4">
            <w:pPr>
              <w:rPr>
                <w:rStyle w:val="a7"/>
              </w:rPr>
            </w:pPr>
          </w:p>
        </w:tc>
      </w:tr>
      <w:tr w:rsidR="008E128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E128B" w:rsidRDefault="008E128B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E128B" w:rsidRPr="00D15B1E" w:rsidRDefault="008E128B" w:rsidP="00AD14A4">
            <w:pPr>
              <w:rPr>
                <w:rStyle w:val="a7"/>
              </w:rPr>
            </w:pPr>
          </w:p>
        </w:tc>
      </w:tr>
      <w:tr w:rsidR="008E128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E128B" w:rsidRDefault="008E128B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E128B" w:rsidRPr="00D15B1E" w:rsidRDefault="008E128B" w:rsidP="00AD14A4">
            <w:pPr>
              <w:rPr>
                <w:rStyle w:val="a7"/>
              </w:rPr>
            </w:pPr>
          </w:p>
        </w:tc>
      </w:tr>
      <w:tr w:rsidR="008E128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E128B" w:rsidRDefault="008E128B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E128B" w:rsidRPr="00D15B1E" w:rsidRDefault="008E128B" w:rsidP="00AD14A4">
            <w:pPr>
              <w:rPr>
                <w:rStyle w:val="a7"/>
              </w:rPr>
            </w:pPr>
          </w:p>
        </w:tc>
      </w:tr>
      <w:tr w:rsidR="008E128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E128B" w:rsidRDefault="008E128B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E128B" w:rsidRPr="00D15B1E" w:rsidRDefault="008E128B" w:rsidP="00AD14A4">
            <w:pPr>
              <w:rPr>
                <w:rStyle w:val="a7"/>
              </w:rPr>
            </w:pPr>
          </w:p>
        </w:tc>
      </w:tr>
      <w:tr w:rsidR="008E128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E128B" w:rsidRDefault="008E128B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E128B" w:rsidRPr="00D15B1E" w:rsidRDefault="008E128B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8E128B" w:rsidRPr="008E128B">
        <w:rPr>
          <w:rStyle w:val="aa"/>
        </w:rPr>
        <w:t xml:space="preserve"> ПК, принтер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8E128B" w:rsidRPr="008E128B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860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860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60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860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860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60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860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860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60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860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860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60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860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860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60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860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860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60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860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860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60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860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860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60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6063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860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860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60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860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860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60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860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860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60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8606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860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60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6063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86063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860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60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8606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860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60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38606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3860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128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128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128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128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128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128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128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386063" w:rsidRPr="00386063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386063" w:rsidRPr="00386063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8E128B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8E128B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8E128B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lastRenderedPageBreak/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8E128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8E128B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8E128B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8E128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8E128B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8E128B" w:rsidRPr="008E128B" w:rsidTr="008E128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</w:tr>
      <w:tr w:rsidR="008E128B" w:rsidRPr="008E128B" w:rsidTr="008E128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(дата)</w:t>
            </w:r>
          </w:p>
        </w:tc>
      </w:tr>
      <w:tr w:rsidR="008E128B" w:rsidRPr="008E128B" w:rsidTr="008E128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</w:tr>
      <w:tr w:rsidR="008E128B" w:rsidRPr="008E128B" w:rsidTr="008E128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(дата)</w:t>
            </w:r>
          </w:p>
        </w:tc>
      </w:tr>
      <w:tr w:rsidR="008E128B" w:rsidRPr="008E128B" w:rsidTr="008E128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</w:tr>
      <w:tr w:rsidR="008E128B" w:rsidRPr="008E128B" w:rsidTr="008E128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(дата)</w:t>
            </w:r>
          </w:p>
        </w:tc>
      </w:tr>
      <w:tr w:rsidR="008E128B" w:rsidRPr="008E128B" w:rsidTr="008E128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</w:tr>
      <w:tr w:rsidR="008E128B" w:rsidRPr="008E128B" w:rsidTr="008E128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(дата)</w:t>
            </w:r>
          </w:p>
        </w:tc>
      </w:tr>
      <w:tr w:rsidR="008E128B" w:rsidRPr="008E128B" w:rsidTr="008E128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</w:tr>
      <w:tr w:rsidR="008E128B" w:rsidRPr="008E128B" w:rsidTr="008E128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(дата)</w:t>
            </w:r>
          </w:p>
        </w:tc>
      </w:tr>
      <w:tr w:rsidR="008E128B" w:rsidRPr="008E128B" w:rsidTr="008E128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</w:tr>
      <w:tr w:rsidR="008E128B" w:rsidRPr="008E128B" w:rsidTr="008E128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(дата)</w:t>
            </w:r>
          </w:p>
        </w:tc>
      </w:tr>
      <w:tr w:rsidR="008E128B" w:rsidRPr="008E128B" w:rsidTr="008E128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</w:tr>
      <w:tr w:rsidR="008E128B" w:rsidRPr="008E128B" w:rsidTr="008E128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86063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386063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8E128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8E128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8E128B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8E128B" w:rsidRPr="008E128B" w:rsidTr="008E128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</w:tr>
      <w:tr w:rsidR="008E128B" w:rsidRPr="008E128B" w:rsidTr="008E128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E128B" w:rsidRPr="008E128B" w:rsidRDefault="008E128B" w:rsidP="00EF07A3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(дата)</w:t>
            </w:r>
          </w:p>
        </w:tc>
      </w:tr>
      <w:tr w:rsidR="008E128B" w:rsidRPr="008E128B" w:rsidTr="008E128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</w:tr>
      <w:tr w:rsidR="008E128B" w:rsidRPr="008E128B" w:rsidTr="008E128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E128B" w:rsidRPr="008E128B" w:rsidRDefault="008E128B" w:rsidP="00EF07A3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(дата)</w:t>
            </w:r>
          </w:p>
        </w:tc>
      </w:tr>
      <w:tr w:rsidR="008E128B" w:rsidRPr="008E128B" w:rsidTr="008E128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</w:tr>
      <w:tr w:rsidR="008E128B" w:rsidRPr="008E128B" w:rsidTr="008E128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E128B" w:rsidRPr="008E128B" w:rsidRDefault="008E128B" w:rsidP="00EF07A3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(дата)</w:t>
            </w:r>
          </w:p>
        </w:tc>
      </w:tr>
      <w:tr w:rsidR="008E128B" w:rsidRPr="008E128B" w:rsidTr="008E128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</w:tr>
      <w:tr w:rsidR="008E128B" w:rsidRPr="008E128B" w:rsidTr="008E128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E128B" w:rsidRPr="008E128B" w:rsidRDefault="008E128B" w:rsidP="00EF07A3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(дата)</w:t>
            </w:r>
          </w:p>
        </w:tc>
      </w:tr>
      <w:tr w:rsidR="008E128B" w:rsidRPr="008E128B" w:rsidTr="008E128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</w:tr>
      <w:tr w:rsidR="008E128B" w:rsidRPr="008E128B" w:rsidTr="008E128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E128B" w:rsidRPr="008E128B" w:rsidRDefault="008E128B" w:rsidP="00EF07A3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(дата)</w:t>
            </w:r>
          </w:p>
        </w:tc>
      </w:tr>
      <w:tr w:rsidR="008E128B" w:rsidRPr="008E128B" w:rsidTr="008E128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</w:tr>
      <w:tr w:rsidR="008E128B" w:rsidRPr="008E128B" w:rsidTr="008E128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E128B" w:rsidRPr="008E128B" w:rsidRDefault="008E128B" w:rsidP="00EF07A3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(дата)</w:t>
            </w:r>
          </w:p>
        </w:tc>
      </w:tr>
      <w:tr w:rsidR="008E128B" w:rsidRPr="008E128B" w:rsidTr="008E128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28B" w:rsidRPr="008E128B" w:rsidRDefault="008E128B" w:rsidP="004E51DC">
            <w:pPr>
              <w:pStyle w:val="a8"/>
            </w:pPr>
          </w:p>
        </w:tc>
      </w:tr>
      <w:tr w:rsidR="008E128B" w:rsidRPr="008E128B" w:rsidTr="008E128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E128B" w:rsidRPr="008E128B" w:rsidRDefault="008E128B" w:rsidP="00EF07A3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E128B" w:rsidRPr="008E128B" w:rsidRDefault="008E128B" w:rsidP="004E51DC">
            <w:pPr>
              <w:pStyle w:val="a8"/>
              <w:rPr>
                <w:vertAlign w:val="superscript"/>
              </w:rPr>
            </w:pPr>
            <w:r w:rsidRPr="008E128B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8E128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51/2307-21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386063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386063" w:rsidRPr="00386063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(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5812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51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51/2307-21 "/>
    <w:docVar w:name="oborud" w:val=" ПК, принт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DC563AA9CC7341E08F7F5A0CC5823466"/>
    <w:docVar w:name="rm_id" w:val="6754"/>
    <w:docVar w:name="rm_name" w:val="                                          "/>
    <w:docVar w:name="rm_number" w:val=" 51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93DDC"/>
    <w:rsid w:val="000A7A57"/>
    <w:rsid w:val="000C3F43"/>
    <w:rsid w:val="000D1F5B"/>
    <w:rsid w:val="000F5894"/>
    <w:rsid w:val="00110025"/>
    <w:rsid w:val="001429B1"/>
    <w:rsid w:val="00145419"/>
    <w:rsid w:val="001456F8"/>
    <w:rsid w:val="0015635F"/>
    <w:rsid w:val="001607C8"/>
    <w:rsid w:val="00175CA2"/>
    <w:rsid w:val="00177F3D"/>
    <w:rsid w:val="001C5740"/>
    <w:rsid w:val="001F4D8D"/>
    <w:rsid w:val="00232C8F"/>
    <w:rsid w:val="00234932"/>
    <w:rsid w:val="00244615"/>
    <w:rsid w:val="002A0605"/>
    <w:rsid w:val="002E1A53"/>
    <w:rsid w:val="002E55C6"/>
    <w:rsid w:val="00305B2F"/>
    <w:rsid w:val="00367816"/>
    <w:rsid w:val="00386063"/>
    <w:rsid w:val="003876C3"/>
    <w:rsid w:val="00392428"/>
    <w:rsid w:val="003B0826"/>
    <w:rsid w:val="003C24DB"/>
    <w:rsid w:val="003C5C39"/>
    <w:rsid w:val="0040104A"/>
    <w:rsid w:val="00402CAC"/>
    <w:rsid w:val="00411125"/>
    <w:rsid w:val="004205DB"/>
    <w:rsid w:val="0044138A"/>
    <w:rsid w:val="00444410"/>
    <w:rsid w:val="00481C22"/>
    <w:rsid w:val="00482A1A"/>
    <w:rsid w:val="004838F0"/>
    <w:rsid w:val="00494C94"/>
    <w:rsid w:val="004A47AD"/>
    <w:rsid w:val="004C4DB2"/>
    <w:rsid w:val="004E51DC"/>
    <w:rsid w:val="004E5FB2"/>
    <w:rsid w:val="00500A41"/>
    <w:rsid w:val="00510595"/>
    <w:rsid w:val="00563E94"/>
    <w:rsid w:val="00576095"/>
    <w:rsid w:val="005A3A36"/>
    <w:rsid w:val="005A59FB"/>
    <w:rsid w:val="005B466C"/>
    <w:rsid w:val="005B7FE8"/>
    <w:rsid w:val="005C0A9A"/>
    <w:rsid w:val="005C3DCB"/>
    <w:rsid w:val="005D6DFE"/>
    <w:rsid w:val="005F6B08"/>
    <w:rsid w:val="00632974"/>
    <w:rsid w:val="00635CD3"/>
    <w:rsid w:val="0065731D"/>
    <w:rsid w:val="00676220"/>
    <w:rsid w:val="0069682B"/>
    <w:rsid w:val="00696AD2"/>
    <w:rsid w:val="006C28B3"/>
    <w:rsid w:val="007049EB"/>
    <w:rsid w:val="00706872"/>
    <w:rsid w:val="00710271"/>
    <w:rsid w:val="00717C9F"/>
    <w:rsid w:val="007332BC"/>
    <w:rsid w:val="00745D40"/>
    <w:rsid w:val="007462E1"/>
    <w:rsid w:val="0076042D"/>
    <w:rsid w:val="007657D5"/>
    <w:rsid w:val="00776AA2"/>
    <w:rsid w:val="00791233"/>
    <w:rsid w:val="007A4C5E"/>
    <w:rsid w:val="007D1852"/>
    <w:rsid w:val="007D2CEA"/>
    <w:rsid w:val="007E5490"/>
    <w:rsid w:val="00835248"/>
    <w:rsid w:val="00883461"/>
    <w:rsid w:val="008E128B"/>
    <w:rsid w:val="008E68DE"/>
    <w:rsid w:val="008E70C1"/>
    <w:rsid w:val="0090588D"/>
    <w:rsid w:val="00920DB5"/>
    <w:rsid w:val="0092778A"/>
    <w:rsid w:val="00967790"/>
    <w:rsid w:val="00970B98"/>
    <w:rsid w:val="0098630F"/>
    <w:rsid w:val="009B024D"/>
    <w:rsid w:val="009B3577"/>
    <w:rsid w:val="009D30DB"/>
    <w:rsid w:val="009F2523"/>
    <w:rsid w:val="00A100AB"/>
    <w:rsid w:val="00A12349"/>
    <w:rsid w:val="00A204F5"/>
    <w:rsid w:val="00A46207"/>
    <w:rsid w:val="00A46928"/>
    <w:rsid w:val="00A7346C"/>
    <w:rsid w:val="00A87B75"/>
    <w:rsid w:val="00A91908"/>
    <w:rsid w:val="00AA4551"/>
    <w:rsid w:val="00AA46ED"/>
    <w:rsid w:val="00AA4DCC"/>
    <w:rsid w:val="00AC73BD"/>
    <w:rsid w:val="00AD14A4"/>
    <w:rsid w:val="00AD7C32"/>
    <w:rsid w:val="00AF796F"/>
    <w:rsid w:val="00B00E37"/>
    <w:rsid w:val="00B04F25"/>
    <w:rsid w:val="00BA30DE"/>
    <w:rsid w:val="00BA5029"/>
    <w:rsid w:val="00BC2F3C"/>
    <w:rsid w:val="00BC4FC6"/>
    <w:rsid w:val="00BC7984"/>
    <w:rsid w:val="00BD537F"/>
    <w:rsid w:val="00C02721"/>
    <w:rsid w:val="00C03F4A"/>
    <w:rsid w:val="00C2076F"/>
    <w:rsid w:val="00C34C89"/>
    <w:rsid w:val="00C51624"/>
    <w:rsid w:val="00CB0141"/>
    <w:rsid w:val="00CE3307"/>
    <w:rsid w:val="00D135E0"/>
    <w:rsid w:val="00D15B1E"/>
    <w:rsid w:val="00D54969"/>
    <w:rsid w:val="00D76DF8"/>
    <w:rsid w:val="00D868EF"/>
    <w:rsid w:val="00DB1272"/>
    <w:rsid w:val="00DB5302"/>
    <w:rsid w:val="00DD6B1F"/>
    <w:rsid w:val="00E124F4"/>
    <w:rsid w:val="00E36337"/>
    <w:rsid w:val="00E3784F"/>
    <w:rsid w:val="00E43EDA"/>
    <w:rsid w:val="00EB72AD"/>
    <w:rsid w:val="00EC37A1"/>
    <w:rsid w:val="00EF07A3"/>
    <w:rsid w:val="00EF3DC4"/>
    <w:rsid w:val="00EF53CC"/>
    <w:rsid w:val="00F13F9A"/>
    <w:rsid w:val="00F15977"/>
    <w:rsid w:val="00F31AF6"/>
    <w:rsid w:val="00F42313"/>
    <w:rsid w:val="00F4249F"/>
    <w:rsid w:val="00F60342"/>
    <w:rsid w:val="00F751F7"/>
    <w:rsid w:val="00F76072"/>
    <w:rsid w:val="00F80CCA"/>
    <w:rsid w:val="00F8598E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2022-02-18T01:35:00Z</dcterms:created>
  <dcterms:modified xsi:type="dcterms:W3CDTF">2022-02-18T08:23:00Z</dcterms:modified>
</cp:coreProperties>
</file>